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4D292" w14:textId="7A665263" w:rsidR="00B700F5" w:rsidRDefault="00B700F5" w:rsidP="00B700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(fl.140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36F119E" w14:textId="77777777" w:rsidR="00B700F5" w:rsidRDefault="00B700F5" w:rsidP="00B700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7703A76C" w14:textId="77777777" w:rsidR="00B700F5" w:rsidRDefault="00B700F5" w:rsidP="00B700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3ACFF2" w14:textId="77777777" w:rsidR="00B700F5" w:rsidRDefault="00B700F5" w:rsidP="00B700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485E8B" w14:textId="6E15B2FF" w:rsidR="00B700F5" w:rsidRDefault="00B700F5" w:rsidP="00B700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Jun.1404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</w:t>
      </w:r>
      <w:r>
        <w:rPr>
          <w:rFonts w:ascii="Times New Roman" w:hAnsi="Times New Roman" w:cs="Times New Roman"/>
          <w:sz w:val="24"/>
          <w:szCs w:val="24"/>
        </w:rPr>
        <w:t xml:space="preserve"> at Toryton.</w:t>
      </w:r>
    </w:p>
    <w:p w14:paraId="445FB5FD" w14:textId="56AEDBC1" w:rsidR="00B700F5" w:rsidRDefault="00B700F5" w:rsidP="00B700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pp.436 and 42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6D58D4B" w14:textId="77777777" w:rsidR="00B700F5" w:rsidRDefault="00B700F5" w:rsidP="00B700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9A3CAD" w14:textId="77777777" w:rsidR="00B700F5" w:rsidRDefault="00B700F5" w:rsidP="00B700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16AF28" w14:textId="77777777" w:rsidR="00B700F5" w:rsidRPr="00E63FC3" w:rsidRDefault="00B700F5" w:rsidP="00B700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2022</w:t>
      </w:r>
    </w:p>
    <w:p w14:paraId="384A540D" w14:textId="4A4A8A77" w:rsidR="00BA00AB" w:rsidRPr="00B700F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700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8A331" w14:textId="77777777" w:rsidR="00B700F5" w:rsidRDefault="00B700F5" w:rsidP="009139A6">
      <w:r>
        <w:separator/>
      </w:r>
    </w:p>
  </w:endnote>
  <w:endnote w:type="continuationSeparator" w:id="0">
    <w:p w14:paraId="482E4623" w14:textId="77777777" w:rsidR="00B700F5" w:rsidRDefault="00B700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4C8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C67D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C7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75669" w14:textId="77777777" w:rsidR="00B700F5" w:rsidRDefault="00B700F5" w:rsidP="009139A6">
      <w:r>
        <w:separator/>
      </w:r>
    </w:p>
  </w:footnote>
  <w:footnote w:type="continuationSeparator" w:id="0">
    <w:p w14:paraId="71716168" w14:textId="77777777" w:rsidR="00B700F5" w:rsidRDefault="00B700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081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F4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EE3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0F5"/>
    <w:rsid w:val="000666E0"/>
    <w:rsid w:val="002510B7"/>
    <w:rsid w:val="005C130B"/>
    <w:rsid w:val="00826F5C"/>
    <w:rsid w:val="009139A6"/>
    <w:rsid w:val="009448BB"/>
    <w:rsid w:val="00A3176C"/>
    <w:rsid w:val="00AE65F8"/>
    <w:rsid w:val="00B700F5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FE8CA"/>
  <w15:chartTrackingRefBased/>
  <w15:docId w15:val="{D1D27702-3AD4-4AF5-8FE4-45969A9F8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2022-03-04T14:10:00Z</dcterms:created>
  <dcterms:modified xsi:type="dcterms:W3CDTF">2022-03-04T14:11:00Z</dcterms:modified>
</cp:coreProperties>
</file>